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3BDC59D5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7F0EBA">
        <w:rPr>
          <w:rFonts w:ascii="Arial" w:hAnsi="Arial" w:cs="Arial"/>
          <w:b/>
          <w:sz w:val="24"/>
        </w:rPr>
        <w:t>0274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6355FEF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C79EE">
        <w:rPr>
          <w:rFonts w:ascii="Arial" w:hAnsi="Arial" w:cs="Arial"/>
          <w:b/>
        </w:rPr>
        <w:t>Coverpage</w:t>
      </w:r>
      <w:proofErr w:type="spellEnd"/>
      <w:r w:rsidR="007C79EE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6605A3">
        <w:rPr>
          <w:rFonts w:ascii="Arial" w:hAnsi="Arial" w:cs="Arial"/>
          <w:b/>
        </w:rPr>
        <w:t>6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6605A3">
        <w:rPr>
          <w:rFonts w:ascii="Arial" w:hAnsi="Arial" w:cs="Arial"/>
          <w:b/>
        </w:rPr>
        <w:t>ZUC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6605A3">
        <w:rPr>
          <w:rFonts w:ascii="Arial" w:hAnsi="Arial" w:cs="Arial"/>
          <w:b/>
        </w:rPr>
        <w:t>Specification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355B0CDB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6605A3">
        <w:rPr>
          <w:b/>
          <w:i/>
        </w:rPr>
        <w:t>ZUC</w:t>
      </w:r>
      <w:r w:rsidR="00FB67AF">
        <w:rPr>
          <w:b/>
          <w:i/>
        </w:rPr>
        <w:t xml:space="preserve"> based 256-bit Algorithm </w:t>
      </w:r>
      <w:r w:rsidR="006605A3">
        <w:rPr>
          <w:b/>
          <w:i/>
        </w:rPr>
        <w:t>Specification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37D10130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6605A3">
        <w:t>ZUC</w:t>
      </w:r>
      <w:r w:rsidR="00C4529B">
        <w:t xml:space="preserve"> based 256-bit Algorithm </w:t>
      </w:r>
      <w:r w:rsidR="006605A3">
        <w:t>Specification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6605A3">
        <w:rPr>
          <w:lang w:eastAsia="zh-CN"/>
        </w:rPr>
        <w:t>6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B76BE" w14:textId="77777777" w:rsidR="00E101C7" w:rsidRDefault="00E101C7">
      <w:r>
        <w:separator/>
      </w:r>
    </w:p>
  </w:endnote>
  <w:endnote w:type="continuationSeparator" w:id="0">
    <w:p w14:paraId="72127D1C" w14:textId="77777777" w:rsidR="00E101C7" w:rsidRDefault="00E101C7">
      <w:r>
        <w:continuationSeparator/>
      </w:r>
    </w:p>
  </w:endnote>
  <w:endnote w:type="continuationNotice" w:id="1">
    <w:p w14:paraId="788AB87F" w14:textId="77777777" w:rsidR="00E101C7" w:rsidRDefault="00E101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42EBAC" w14:textId="77777777" w:rsidR="00E101C7" w:rsidRDefault="00E101C7">
      <w:r>
        <w:separator/>
      </w:r>
    </w:p>
  </w:footnote>
  <w:footnote w:type="continuationSeparator" w:id="0">
    <w:p w14:paraId="739A286D" w14:textId="77777777" w:rsidR="00E101C7" w:rsidRDefault="00E101C7">
      <w:r>
        <w:continuationSeparator/>
      </w:r>
    </w:p>
  </w:footnote>
  <w:footnote w:type="continuationNotice" w:id="1">
    <w:p w14:paraId="38EF0B38" w14:textId="77777777" w:rsidR="00E101C7" w:rsidRDefault="00E101C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A0F3C"/>
    <w:rsid w:val="000B756E"/>
    <w:rsid w:val="000F6A93"/>
    <w:rsid w:val="00102542"/>
    <w:rsid w:val="00103A7E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303F"/>
    <w:rsid w:val="003F52B2"/>
    <w:rsid w:val="004005EF"/>
    <w:rsid w:val="00412228"/>
    <w:rsid w:val="004637BA"/>
    <w:rsid w:val="004A5F6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D565D"/>
    <w:rsid w:val="005F4008"/>
    <w:rsid w:val="005F6C06"/>
    <w:rsid w:val="006054FC"/>
    <w:rsid w:val="006203B2"/>
    <w:rsid w:val="006221CB"/>
    <w:rsid w:val="00652248"/>
    <w:rsid w:val="00657B80"/>
    <w:rsid w:val="006605A3"/>
    <w:rsid w:val="00662294"/>
    <w:rsid w:val="0068234D"/>
    <w:rsid w:val="006A70AC"/>
    <w:rsid w:val="006D340A"/>
    <w:rsid w:val="007779FC"/>
    <w:rsid w:val="00782E95"/>
    <w:rsid w:val="007C27B0"/>
    <w:rsid w:val="007C79EE"/>
    <w:rsid w:val="007D763F"/>
    <w:rsid w:val="007E40D2"/>
    <w:rsid w:val="007F0EBA"/>
    <w:rsid w:val="007F300B"/>
    <w:rsid w:val="008149E1"/>
    <w:rsid w:val="00822FF9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30938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101C7"/>
    <w:rsid w:val="00E30155"/>
    <w:rsid w:val="00ED4954"/>
    <w:rsid w:val="00EE0943"/>
    <w:rsid w:val="00EF299B"/>
    <w:rsid w:val="00F03C62"/>
    <w:rsid w:val="00F5787E"/>
    <w:rsid w:val="00F82507"/>
    <w:rsid w:val="00F82C5B"/>
    <w:rsid w:val="00FB67AF"/>
    <w:rsid w:val="00FD0400"/>
    <w:rsid w:val="00FD6B5A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2024-02-07T11:03:00Z</dcterms:created>
  <dcterms:modified xsi:type="dcterms:W3CDTF">2024-02-07T11:03:00Z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